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D1A55" w14:textId="77777777" w:rsidR="00AC7E08" w:rsidRPr="00EE7AC5" w:rsidRDefault="00AC7E08" w:rsidP="00AC7E08">
      <w:pPr>
        <w:rPr>
          <w:b/>
          <w:sz w:val="28"/>
          <w:szCs w:val="28"/>
        </w:rPr>
      </w:pPr>
      <w:r w:rsidRPr="00EE7AC5">
        <w:rPr>
          <w:b/>
          <w:sz w:val="28"/>
          <w:szCs w:val="28"/>
        </w:rPr>
        <w:t xml:space="preserve">Egenerklæring om </w:t>
      </w:r>
      <w:r>
        <w:rPr>
          <w:b/>
          <w:sz w:val="28"/>
          <w:szCs w:val="28"/>
        </w:rPr>
        <w:t>russisk involvering i offentlige anskaffelser</w:t>
      </w:r>
    </w:p>
    <w:p w14:paraId="592882BC" w14:textId="77777777" w:rsidR="00992038" w:rsidRPr="00992038" w:rsidRDefault="00992038" w:rsidP="00992038">
      <w:r w:rsidRPr="00992038">
        <w:rPr>
          <w:i/>
          <w:iCs/>
        </w:rPr>
        <w:t xml:space="preserve">Saksnummer: 2026/49771 – Rammeavtale levering av maskinvare </w:t>
      </w:r>
    </w:p>
    <w:p w14:paraId="3603060D" w14:textId="4951B8B9" w:rsidR="00AC7E08" w:rsidRDefault="00AC7E08" w:rsidP="00AC7E08">
      <w:r>
        <w:t>Det erklæres herved at det ikke er russisk involvering i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stabilitet, med etterfølgende endringer.</w:t>
      </w:r>
    </w:p>
    <w:p w14:paraId="2D0BEBE1" w14:textId="77777777" w:rsidR="00AC7E08" w:rsidRDefault="00AC7E08" w:rsidP="00AC7E08">
      <w:r>
        <w:t>I særdeleshet erklærer jeg at:</w:t>
      </w:r>
    </w:p>
    <w:p w14:paraId="3D64D155" w14:textId="75B17940" w:rsidR="00AC7E08" w:rsidRDefault="00AC7E08" w:rsidP="00AC7E08">
      <w:pPr>
        <w:pStyle w:val="Listeavsnitt"/>
        <w:numPr>
          <w:ilvl w:val="0"/>
          <w:numId w:val="1"/>
        </w:numPr>
      </w:pPr>
      <w:r>
        <w:t>Verken selskapet jeg representerer eller selskapene som er medlemmer i vår leverandørsammenslutning er en russisk statsborger eller en fysisk eller juridisk person, enhet eller organ etablert i Russland,</w:t>
      </w:r>
    </w:p>
    <w:p w14:paraId="5FBF855D" w14:textId="77777777" w:rsidR="00AC7E08" w:rsidRDefault="00AC7E08" w:rsidP="00AC7E08">
      <w:pPr>
        <w:pStyle w:val="Listeavsnitt"/>
        <w:numPr>
          <w:ilvl w:val="0"/>
          <w:numId w:val="1"/>
        </w:numPr>
      </w:pPr>
      <w:r>
        <w:t xml:space="preserve">verken selskapet jeg representerer eller selskapene som er medlemmer i vår </w:t>
      </w:r>
      <w:r w:rsidRPr="00A54826">
        <w:t>leverandørsammenslutning</w:t>
      </w:r>
      <w:r>
        <w:t xml:space="preserve"> er direkte eller indirekte eid mer enn 50 % av en enhet som nevnt i punkt (a) over, </w:t>
      </w:r>
    </w:p>
    <w:p w14:paraId="516C38AB" w14:textId="34857D9E" w:rsidR="00AC7E08" w:rsidRDefault="00AC7E08" w:rsidP="00AC7E08">
      <w:pPr>
        <w:pStyle w:val="Listeavsnitt"/>
        <w:numPr>
          <w:ilvl w:val="0"/>
          <w:numId w:val="1"/>
        </w:numPr>
      </w:pPr>
      <w:r>
        <w:t>selskapet jeg representerer handler på vegne av, eller etter instruks fra, en enhet som nevnt i punkt (a) eller (b) over, og</w:t>
      </w:r>
    </w:p>
    <w:p w14:paraId="3FC6E9F0" w14:textId="77777777" w:rsidR="00AC7E08" w:rsidRDefault="00AC7E08" w:rsidP="00AC7E08">
      <w:pPr>
        <w:pStyle w:val="Listeavsnitt"/>
        <w:numPr>
          <w:ilvl w:val="0"/>
          <w:numId w:val="1"/>
        </w:numPr>
      </w:pPr>
      <w: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4D0972A7" w14:textId="77777777" w:rsidR="00AC7E08" w:rsidRDefault="00AC7E08" w:rsidP="00AC7E08">
      <w:pPr>
        <w:pStyle w:val="Listeavsnitt"/>
        <w:ind w:left="0"/>
      </w:pPr>
    </w:p>
    <w:p w14:paraId="7E806208" w14:textId="77777777" w:rsidR="00AC7E08" w:rsidRDefault="00AC7E08" w:rsidP="00AC7E08">
      <w:pPr>
        <w:pStyle w:val="Listeavsnitt"/>
        <w:ind w:left="0"/>
      </w:pPr>
    </w:p>
    <w:p w14:paraId="1E3DC64B" w14:textId="77777777" w:rsidR="00AC7E08" w:rsidRDefault="00AC7E08" w:rsidP="00AC7E08">
      <w:pPr>
        <w:pStyle w:val="Listeavsnitt"/>
        <w:ind w:left="0"/>
      </w:pPr>
    </w:p>
    <w:p w14:paraId="42ECE89D" w14:textId="77777777" w:rsidR="00AC7E08" w:rsidRDefault="00AC7E08" w:rsidP="00AC7E08">
      <w:pPr>
        <w:pStyle w:val="Listeavsnitt"/>
        <w:ind w:left="0"/>
      </w:pPr>
    </w:p>
    <w:p w14:paraId="15A49FD0" w14:textId="77777777" w:rsidR="00AC7E08" w:rsidRDefault="00AC7E08" w:rsidP="00AC7E08">
      <w:pPr>
        <w:pStyle w:val="Listeavsnitt"/>
        <w:ind w:left="0"/>
      </w:pPr>
    </w:p>
    <w:p w14:paraId="67939AB1" w14:textId="77777777" w:rsidR="00AC7E08" w:rsidRDefault="00AC7E08" w:rsidP="00AC7E08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DCA6C4" wp14:editId="4AF6707D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540081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vvpmQ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464998" wp14:editId="0282326D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02B6E6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" strokecolor="black [3200]" strokeweight=".5pt">
                <v:stroke joinstyle="miter"/>
              </v:line>
            </w:pict>
          </mc:Fallback>
        </mc:AlternateContent>
      </w:r>
    </w:p>
    <w:p w14:paraId="24A277FB" w14:textId="77777777" w:rsidR="00AC7E08" w:rsidRDefault="00AC7E08" w:rsidP="00AC7E08">
      <w:pPr>
        <w:pStyle w:val="Listeavsnitt"/>
        <w:ind w:left="1416"/>
      </w:pPr>
      <w:r>
        <w:t xml:space="preserve">         Dato</w:t>
      </w:r>
      <w:r>
        <w:tab/>
      </w:r>
      <w:r>
        <w:tab/>
      </w:r>
      <w:r>
        <w:tab/>
      </w:r>
      <w:r>
        <w:tab/>
      </w:r>
      <w:r>
        <w:tab/>
      </w:r>
      <w:r>
        <w:tab/>
        <w:t>Land og sted</w:t>
      </w:r>
    </w:p>
    <w:p w14:paraId="07E19F72" w14:textId="77777777" w:rsidR="00AC7E08" w:rsidRDefault="00AC7E08" w:rsidP="00AC7E08">
      <w:pPr>
        <w:pStyle w:val="Listeavsnitt"/>
        <w:ind w:left="0"/>
      </w:pPr>
    </w:p>
    <w:p w14:paraId="75AE81EC" w14:textId="77777777" w:rsidR="00AC7E08" w:rsidRDefault="00AC7E08" w:rsidP="00AC7E08">
      <w:pPr>
        <w:pStyle w:val="Listeavsnitt"/>
        <w:ind w:left="0"/>
      </w:pPr>
    </w:p>
    <w:p w14:paraId="42BB2CB3" w14:textId="77777777" w:rsidR="00AC7E08" w:rsidRDefault="00AC7E08" w:rsidP="00AC7E08">
      <w:pPr>
        <w:pStyle w:val="Listeavsnitt"/>
        <w:ind w:left="0"/>
      </w:pPr>
    </w:p>
    <w:p w14:paraId="21AEB382" w14:textId="77777777" w:rsidR="00AC7E08" w:rsidRDefault="00AC7E08" w:rsidP="00AC7E08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D529C8" wp14:editId="27B0C19D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859723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KybDeN0A&#10;AAAJ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46294BF5" w14:textId="77777777" w:rsidR="00AC7E08" w:rsidRDefault="00AC7E08" w:rsidP="00AC7E08">
      <w:pPr>
        <w:pStyle w:val="Listeavsnitt"/>
        <w:ind w:left="0"/>
        <w:jc w:val="center"/>
      </w:pPr>
      <w:r>
        <w:t>Navn og mva/org-nummer på selskap</w:t>
      </w:r>
    </w:p>
    <w:p w14:paraId="3953C5A7" w14:textId="77777777" w:rsidR="00AC7E08" w:rsidRDefault="00AC7E08" w:rsidP="00AC7E08">
      <w:pPr>
        <w:pStyle w:val="Listeavsnitt"/>
        <w:ind w:left="0"/>
      </w:pPr>
    </w:p>
    <w:p w14:paraId="5DD274BA" w14:textId="77777777" w:rsidR="00AC7E08" w:rsidRDefault="00AC7E08" w:rsidP="00AC7E08">
      <w:pPr>
        <w:pStyle w:val="Listeavsnitt"/>
        <w:ind w:left="0"/>
      </w:pPr>
    </w:p>
    <w:p w14:paraId="6DD4F456" w14:textId="77777777" w:rsidR="00AC7E08" w:rsidRDefault="00AC7E08" w:rsidP="00AC7E08">
      <w:pPr>
        <w:pStyle w:val="Listeavsnitt"/>
        <w:ind w:left="0"/>
      </w:pPr>
    </w:p>
    <w:p w14:paraId="1DAE6F3F" w14:textId="77777777" w:rsidR="00AC7E08" w:rsidRDefault="00AC7E08" w:rsidP="00AC7E08">
      <w:pPr>
        <w:pStyle w:val="Listeavsnitt"/>
        <w:ind w:left="0"/>
      </w:pPr>
    </w:p>
    <w:p w14:paraId="47EE7BDC" w14:textId="77777777" w:rsidR="00AC7E08" w:rsidRDefault="00AC7E08" w:rsidP="00AC7E08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007A5A" wp14:editId="0462B221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8FD17B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JogqON0A&#10;AAAJ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5850E3" wp14:editId="2C23F772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F5F771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31274B3" w14:textId="77777777" w:rsidR="00AC7E08" w:rsidRDefault="00AC7E08" w:rsidP="00AC7E08">
      <w:pPr>
        <w:pStyle w:val="Listeavsnitt"/>
        <w:ind w:left="708" w:firstLine="708"/>
      </w:pPr>
      <w:r>
        <w:t xml:space="preserve">       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1613BF56" w14:textId="77777777" w:rsidR="00AC7E08" w:rsidRDefault="00AC7E08" w:rsidP="00AC7E08"/>
    <w:p w14:paraId="0EA00496" w14:textId="77777777" w:rsidR="00AC7E08" w:rsidRDefault="00AC7E08" w:rsidP="00AC7E08">
      <w:r>
        <w:t>Erklæringen skal være undertegnet av en person som har fullmakt til å opptre på vegne av selskapet. Den personlige signaturen skal gjentas med blokkbokstaver.</w:t>
      </w:r>
    </w:p>
    <w:p w14:paraId="33A39D92" w14:textId="77777777" w:rsidR="00335F2B" w:rsidRDefault="00335F2B"/>
    <w:p w14:paraId="26E0B2F2" w14:textId="77777777" w:rsidR="00C2111F" w:rsidRDefault="00C2111F"/>
    <w:sectPr w:rsidR="00C2111F" w:rsidSect="002042B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A3DC5" w14:textId="77777777" w:rsidR="002A6EC8" w:rsidRDefault="002A6EC8" w:rsidP="006B2F15">
      <w:pPr>
        <w:spacing w:after="0" w:line="240" w:lineRule="auto"/>
      </w:pPr>
      <w:r>
        <w:separator/>
      </w:r>
    </w:p>
  </w:endnote>
  <w:endnote w:type="continuationSeparator" w:id="0">
    <w:p w14:paraId="1B8E15EC" w14:textId="77777777" w:rsidR="002A6EC8" w:rsidRDefault="002A6EC8" w:rsidP="006B2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PMG Bold">
    <w:altName w:val="Calibri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1D45A" w14:textId="77777777" w:rsidR="002A6EC8" w:rsidRDefault="002A6EC8" w:rsidP="006B2F15">
      <w:pPr>
        <w:spacing w:after="0" w:line="240" w:lineRule="auto"/>
      </w:pPr>
      <w:r>
        <w:separator/>
      </w:r>
    </w:p>
  </w:footnote>
  <w:footnote w:type="continuationSeparator" w:id="0">
    <w:p w14:paraId="50FABDBB" w14:textId="77777777" w:rsidR="002A6EC8" w:rsidRDefault="002A6EC8" w:rsidP="006B2F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438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E08"/>
    <w:rsid w:val="00157544"/>
    <w:rsid w:val="001903EA"/>
    <w:rsid w:val="002042BA"/>
    <w:rsid w:val="002A6EC8"/>
    <w:rsid w:val="00335F2B"/>
    <w:rsid w:val="005F6429"/>
    <w:rsid w:val="006B2F15"/>
    <w:rsid w:val="007B0760"/>
    <w:rsid w:val="008B2A6A"/>
    <w:rsid w:val="00992038"/>
    <w:rsid w:val="00A74449"/>
    <w:rsid w:val="00AC7E08"/>
    <w:rsid w:val="00BD51BC"/>
    <w:rsid w:val="00C2111F"/>
    <w:rsid w:val="00C95C64"/>
    <w:rsid w:val="00DD1836"/>
    <w:rsid w:val="00E11427"/>
    <w:rsid w:val="00F5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35DDC"/>
  <w15:chartTrackingRefBased/>
  <w15:docId w15:val="{70BB328E-F2D4-4B5F-AA15-E616849F0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E08"/>
    <w:pPr>
      <w:spacing w:after="200" w:line="276" w:lineRule="auto"/>
    </w:p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B2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B2F15"/>
  </w:style>
  <w:style w:type="paragraph" w:styleId="Bunntekst">
    <w:name w:val="footer"/>
    <w:basedOn w:val="Normal"/>
    <w:link w:val="BunntekstTegn"/>
    <w:uiPriority w:val="99"/>
    <w:unhideWhenUsed/>
    <w:rsid w:val="006B2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B2F15"/>
  </w:style>
  <w:style w:type="paragraph" w:styleId="Listeavsnitt">
    <w:name w:val="List Paragraph"/>
    <w:basedOn w:val="Normal"/>
    <w:uiPriority w:val="34"/>
    <w:qFormat/>
    <w:rsid w:val="00AC7E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tonnesen\AppData\Local\Temp\Templafy\WordVsto\dhkejc0n.dotx" TargetMode="External"/></Relationships>
</file>

<file path=word/theme/theme1.xml><?xml version="1.0" encoding="utf-8"?>
<a:theme xmlns:a="http://schemas.openxmlformats.org/drawingml/2006/main" name="Theme1">
  <a:themeElements>
    <a:clrScheme name="KPMG_MAR">
      <a:dk1>
        <a:srgbClr val="000000"/>
      </a:dk1>
      <a:lt1>
        <a:srgbClr val="FFFFFF"/>
      </a:lt1>
      <a:dk2>
        <a:srgbClr val="00338D"/>
      </a:dk2>
      <a:lt2>
        <a:srgbClr val="E5E5E5"/>
      </a:lt2>
      <a:accent1>
        <a:srgbClr val="1E49E2"/>
      </a:accent1>
      <a:accent2>
        <a:srgbClr val="00338D"/>
      </a:accent2>
      <a:accent3>
        <a:srgbClr val="0C233C"/>
      </a:accent3>
      <a:accent4>
        <a:srgbClr val="00B8F5"/>
      </a:accent4>
      <a:accent5>
        <a:srgbClr val="7213EA"/>
      </a:accent5>
      <a:accent6>
        <a:srgbClr val="FD349C"/>
      </a:accent6>
      <a:hlink>
        <a:srgbClr val="00B8F5"/>
      </a:hlink>
      <a:folHlink>
        <a:srgbClr val="098E7E"/>
      </a:folHlink>
    </a:clrScheme>
    <a:fontScheme name="Custom 49">
      <a:majorFont>
        <a:latin typeface="KPMG Bold"/>
        <a:ea typeface=""/>
        <a:cs typeface=""/>
      </a:majorFont>
      <a:minorFont>
        <a:latin typeface="Arial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solidFill>
            <a:schemeClr val="accent1"/>
          </a:solidFill>
        </a:ln>
      </a:spPr>
      <a:bodyPr lIns="54610" tIns="54610" rIns="54610" bIns="54610" rtlCol="0" anchor="ctr"/>
      <a:lstStyle>
        <a:defPPr algn="l">
          <a:defRPr sz="1500"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accent3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/>
      <a:bodyPr vert="horz" wrap="square" lIns="0" tIns="0" rIns="0" bIns="0" rtlCol="0" anchor="t" anchorCtr="0">
        <a:noAutofit/>
      </a:bodyPr>
      <a:lstStyle>
        <a:defPPr algn="l">
          <a:spcAft>
            <a:spcPts val="600"/>
          </a:spcAft>
          <a:defRPr sz="1500" b="1" dirty="0" smtClean="0">
            <a:solidFill>
              <a:schemeClr val="tx2"/>
            </a:solidFill>
          </a:defRPr>
        </a:defPPr>
      </a:lstStyle>
    </a:txDef>
  </a:objectDefaults>
  <a:extraClrSchemeLst/>
  <a:custClrLst>
    <a:custClr name="KPMG Blue">
      <a:srgbClr val="00338D"/>
    </a:custClr>
    <a:custClr name="Medium Blue">
      <a:srgbClr val="005EB8"/>
    </a:custClr>
    <a:custClr name="Light Blue">
      <a:srgbClr val="0091DA"/>
    </a:custClr>
    <a:custClr name="Violet">
      <a:srgbClr val="483698"/>
    </a:custClr>
    <a:custClr name="Purple">
      <a:srgbClr val="470A68"/>
    </a:custClr>
    <a:custClr name="Light Purple">
      <a:srgbClr val="6D2077"/>
    </a:custClr>
    <a:custClr name="Green">
      <a:srgbClr val="00A3A1"/>
    </a:custClr>
    <a:custClr name="Dark Green">
      <a:srgbClr val="009A44"/>
    </a:custClr>
    <a:custClr name="Light Green">
      <a:srgbClr val="43B02A"/>
    </a:custClr>
    <a:custClr name="Yellow">
      <a:srgbClr val="EAAA00"/>
    </a:custClr>
    <a:custClr name="Orange">
      <a:srgbClr val="F68D2E"/>
    </a:custClr>
    <a:custClr name="Red ">
      <a:srgbClr val="BC204B"/>
    </a:custClr>
    <a:custClr name="Pink">
      <a:srgbClr val="C6007E"/>
    </a:custClr>
    <a:custClr name="Dark Brown">
      <a:srgbClr val="753F19"/>
    </a:custClr>
    <a:custClr name="Light Brown">
      <a:srgbClr val="9B642E"/>
    </a:custClr>
    <a:custClr name="Olive">
      <a:srgbClr val="9D9375"/>
    </a:custClr>
    <a:custClr name="Beige">
      <a:srgbClr val="E3BC9F"/>
    </a:custClr>
    <a:custClr name="Light Pink">
      <a:srgbClr val="E36877"/>
    </a:custClr>
  </a:custClrLst>
  <a:extLst>
    <a:ext uri="{05A4C25C-085E-4340-85A3-A5531E510DB2}">
      <thm15:themeFamily xmlns:thm15="http://schemas.microsoft.com/office/thememl/2012/main" name="Theme1" id="{4F2EE54A-BB6D-41AC-832D-C4A45C0CA2DE}" vid="{CBE242A5-0417-4B02-9920-9E5A7C84CB6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TemplafyFormConfiguration><![CDATA[{"formFields":[],"formDataEntries":[]}]]></TemplafyFormConfiguratio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9CE22DB57C9A4C8EAE8FC0AFF61E57" ma:contentTypeVersion="3" ma:contentTypeDescription="Opprett et nytt dokument." ma:contentTypeScope="" ma:versionID="5ee34a87e7c2107be30bbc97ac3d3ce6">
  <xsd:schema xmlns:xsd="http://www.w3.org/2001/XMLSchema" xmlns:xs="http://www.w3.org/2001/XMLSchema" xmlns:p="http://schemas.microsoft.com/office/2006/metadata/properties" xmlns:ns2="67373063-8510-4749-8b20-846423f80f60" targetNamespace="http://schemas.microsoft.com/office/2006/metadata/properties" ma:root="true" ma:fieldsID="fa43a5cb3b5db5f35beb31d0f8d7ae25" ns2:_="">
    <xsd:import namespace="67373063-8510-4749-8b20-846423f80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373063-8510-4749-8b20-846423f80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TemplafyTemplateConfiguration><![CDATA[{"elementsMetadata":[],"transformationConfigurations":[],"templateName":"wordmal","templateDescription":"","enableDocumentContentUpdater":false,"version":"2.0"}]]></TemplafyTemplateConfiguration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A2CD3-F81E-43FE-8FE9-DB58305DC257}">
  <ds:schemaRefs/>
</ds:datastoreItem>
</file>

<file path=customXml/itemProps2.xml><?xml version="1.0" encoding="utf-8"?>
<ds:datastoreItem xmlns:ds="http://schemas.openxmlformats.org/officeDocument/2006/customXml" ds:itemID="{584357AF-C3EA-49B8-8BF0-6FC37D6A6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1AA362-6D75-4550-A2F7-469154D6FA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373063-8510-4749-8b20-846423f80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15F63A-F6AC-4409-8941-F3810B77D7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E9B8D45-86F7-414F-97BE-B54EE4CB4E71}">
  <ds:schemaRefs/>
</ds:datastoreItem>
</file>

<file path=customXml/itemProps6.xml><?xml version="1.0" encoding="utf-8"?>
<ds:datastoreItem xmlns:ds="http://schemas.openxmlformats.org/officeDocument/2006/customXml" ds:itemID="{9C0473A8-22D3-4D5E-AD92-5B1886BCF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dhkejc0n</Template>
  <TotalTime>5</TotalTime>
  <Pages>1</Pages>
  <Words>248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Tønnesen, Kasper Lie</dc:creator>
  <cp:keywords/>
  <dc:description/>
  <cp:lastModifiedBy>Kehlet, Thomas</cp:lastModifiedBy>
  <cp:revision>3</cp:revision>
  <dcterms:created xsi:type="dcterms:W3CDTF">2025-10-28T14:45:00Z</dcterms:created>
  <dcterms:modified xsi:type="dcterms:W3CDTF">2026-08-24T10:40:00Z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0x010100629CE22DB57C9A4C8EAE8FC0AFF61E57</vt:lpwstr>
  </property>
  <property fmtid="{D5CDD505-2E9C-101B-9397-08002B2CF9AE}" pid="3" name="MediaServiceImageTags">
    <vt:lpwstr/>
  </property>
  <property fmtid="{D5CDD505-2E9C-101B-9397-08002B2CF9AE}" pid="4" name="TemplafyTenantId">
    <vt:lpwstr>kpmgno</vt:lpwstr>
  </property>
  <property fmtid="{D5CDD505-2E9C-101B-9397-08002B2CF9AE}" pid="5" name="TemplafyTemplateId">
    <vt:lpwstr>897566415251308648</vt:lpwstr>
  </property>
  <property fmtid="{D5CDD505-2E9C-101B-9397-08002B2CF9AE}" pid="6" name="TemplafyUserProfileId">
    <vt:lpwstr>1234442500804184967</vt:lpwstr>
  </property>
  <property fmtid="{D5CDD505-2E9C-101B-9397-08002B2CF9AE}" pid="7" name="TemplafyLanguageCode">
    <vt:lpwstr>nb-NO</vt:lpwstr>
  </property>
  <property fmtid="{D5CDD505-2E9C-101B-9397-08002B2CF9AE}" pid="8" name="TemplafyFromBlank">
    <vt:bool>true</vt:bool>
  </property>
  <property fmtid="{D5CDD505-2E9C-101B-9397-08002B2CF9AE}" pid="9" name="Order">
    <vt:r8>7400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TriggerFlowInfo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</Properties>
</file>